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64" w:rsidRDefault="00612864" w:rsidP="00BD0861"/>
    <w:p w:rsidR="00612864" w:rsidRPr="00C20C6A" w:rsidRDefault="00612864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612864" w:rsidRPr="00F52C5D" w:rsidRDefault="00612864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612864" w:rsidRPr="00A50D5D" w:rsidRDefault="00612864" w:rsidP="00BD0861">
      <w:pPr>
        <w:jc w:val="center"/>
        <w:rPr>
          <w:szCs w:val="28"/>
        </w:rPr>
      </w:pPr>
      <w:r>
        <w:rPr>
          <w:szCs w:val="28"/>
          <w:u w:val="single"/>
        </w:rPr>
        <w:t>Шевченко Олега Николаевича</w:t>
      </w:r>
      <w:r>
        <w:rPr>
          <w:szCs w:val="28"/>
        </w:rPr>
        <w:t>,</w:t>
      </w:r>
    </w:p>
    <w:p w:rsidR="00612864" w:rsidRPr="00F52C5D" w:rsidRDefault="00612864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612864" w:rsidRDefault="00612864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</w:t>
      </w:r>
      <w:r>
        <w:rPr>
          <w:szCs w:val="28"/>
        </w:rPr>
        <w:t>ж</w:t>
      </w:r>
      <w:r>
        <w:rPr>
          <w:szCs w:val="28"/>
        </w:rPr>
        <w:t>бы, руководителя муниципального учреждения  муниципального образов</w:t>
      </w:r>
      <w:r>
        <w:rPr>
          <w:szCs w:val="28"/>
        </w:rPr>
        <w:t>а</w:t>
      </w:r>
      <w:r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</w:t>
      </w:r>
      <w:r w:rsidRPr="00F821C4">
        <w:rPr>
          <w:szCs w:val="28"/>
        </w:rPr>
        <w:t>супруги</w:t>
      </w:r>
      <w:r w:rsidRPr="00F52C5D">
        <w:rPr>
          <w:szCs w:val="28"/>
        </w:rPr>
        <w:t>) и несовершеннолетних</w:t>
      </w:r>
    </w:p>
    <w:p w:rsidR="00612864" w:rsidRPr="00F52C5D" w:rsidRDefault="00612864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612864" w:rsidRDefault="00612864" w:rsidP="00132C43">
      <w:pPr>
        <w:pStyle w:val="Heading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612864" w:rsidRDefault="00612864" w:rsidP="00132C43">
      <w:pPr>
        <w:pStyle w:val="Heading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612864" w:rsidRPr="00132C43" w:rsidRDefault="00612864" w:rsidP="00C20C6A">
      <w:pPr>
        <w:pStyle w:val="Heading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612864" w:rsidRDefault="00612864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612864" w:rsidTr="00BD0861">
        <w:tc>
          <w:tcPr>
            <w:tcW w:w="3369" w:type="dxa"/>
          </w:tcPr>
          <w:p w:rsidR="00612864" w:rsidRPr="006F1B5C" w:rsidRDefault="00612864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 w:rsidRPr="00F821C4">
              <w:rPr>
                <w:sz w:val="24"/>
                <w:szCs w:val="24"/>
                <w:u w:val="single"/>
              </w:rPr>
              <w:t>руководителю</w:t>
            </w:r>
            <w:r>
              <w:rPr>
                <w:sz w:val="24"/>
                <w:szCs w:val="24"/>
              </w:rPr>
              <w:t xml:space="preserve">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>, его супруге (супругу) и несове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пользовании</w:t>
            </w:r>
          </w:p>
          <w:p w:rsidR="00612864" w:rsidRPr="006F1B5C" w:rsidRDefault="00612864" w:rsidP="00BD0861">
            <w:pPr>
              <w:rPr>
                <w:sz w:val="24"/>
                <w:szCs w:val="24"/>
              </w:rPr>
            </w:pPr>
          </w:p>
          <w:p w:rsidR="00612864" w:rsidRPr="00C20C6A" w:rsidRDefault="00612864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612864" w:rsidRPr="00C20C6A" w:rsidRDefault="00612864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612864" w:rsidRPr="00C20C6A" w:rsidRDefault="00612864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612864" w:rsidRDefault="00612864" w:rsidP="00BD0861">
            <w:pPr>
              <w:jc w:val="center"/>
            </w:pPr>
          </w:p>
        </w:tc>
        <w:tc>
          <w:tcPr>
            <w:tcW w:w="3118" w:type="dxa"/>
          </w:tcPr>
          <w:p w:rsidR="00612864" w:rsidRPr="006F1B5C" w:rsidRDefault="00612864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Pr="00F821C4">
              <w:rPr>
                <w:sz w:val="24"/>
                <w:szCs w:val="24"/>
                <w:u w:val="single"/>
              </w:rPr>
              <w:t>рук</w:t>
            </w:r>
            <w:r w:rsidRPr="00F821C4">
              <w:rPr>
                <w:sz w:val="24"/>
                <w:szCs w:val="24"/>
                <w:u w:val="single"/>
              </w:rPr>
              <w:t>о</w:t>
            </w:r>
            <w:r w:rsidRPr="00F821C4">
              <w:rPr>
                <w:sz w:val="24"/>
                <w:szCs w:val="24"/>
                <w:u w:val="single"/>
              </w:rPr>
              <w:t>водителю</w:t>
            </w:r>
            <w:r>
              <w:rPr>
                <w:sz w:val="24"/>
                <w:szCs w:val="24"/>
              </w:rPr>
              <w:t xml:space="preserve"> муниципального учреждения 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Новоп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кровский район</w:t>
            </w:r>
            <w:r w:rsidRPr="006F1B5C">
              <w:rPr>
                <w:sz w:val="24"/>
                <w:szCs w:val="24"/>
              </w:rPr>
              <w:t>, его супр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>ге (супругу) и несоверше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нолетним детям</w:t>
            </w:r>
          </w:p>
          <w:p w:rsidR="00612864" w:rsidRPr="006F1B5C" w:rsidRDefault="00612864" w:rsidP="002A7952">
            <w:pPr>
              <w:jc w:val="center"/>
              <w:rPr>
                <w:sz w:val="24"/>
                <w:szCs w:val="24"/>
              </w:rPr>
            </w:pPr>
          </w:p>
          <w:p w:rsidR="00612864" w:rsidRPr="006F1B5C" w:rsidRDefault="00612864" w:rsidP="002A7952">
            <w:pPr>
              <w:jc w:val="center"/>
              <w:rPr>
                <w:sz w:val="24"/>
                <w:szCs w:val="24"/>
              </w:rPr>
            </w:pPr>
          </w:p>
          <w:p w:rsidR="00612864" w:rsidRPr="00C20C6A" w:rsidRDefault="00612864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612864" w:rsidRPr="006F1B5C" w:rsidRDefault="00612864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 w:rsidRPr="00F821C4">
              <w:rPr>
                <w:sz w:val="24"/>
                <w:szCs w:val="24"/>
                <w:u w:val="single"/>
              </w:rPr>
              <w:t>руководителя</w:t>
            </w:r>
            <w:r>
              <w:rPr>
                <w:sz w:val="24"/>
                <w:szCs w:val="24"/>
              </w:rPr>
              <w:t xml:space="preserve">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Новопокровский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</w:t>
            </w:r>
            <w:r w:rsidRPr="006F1B5C">
              <w:rPr>
                <w:sz w:val="24"/>
                <w:szCs w:val="24"/>
              </w:rPr>
              <w:t>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612864" w:rsidRPr="006F1B5C" w:rsidRDefault="00612864" w:rsidP="002A7952">
            <w:pPr>
              <w:jc w:val="center"/>
              <w:rPr>
                <w:sz w:val="24"/>
                <w:szCs w:val="24"/>
              </w:rPr>
            </w:pPr>
          </w:p>
          <w:p w:rsidR="00612864" w:rsidRDefault="00612864" w:rsidP="002A7952">
            <w:pPr>
              <w:jc w:val="center"/>
              <w:rPr>
                <w:sz w:val="24"/>
                <w:szCs w:val="24"/>
              </w:rPr>
            </w:pPr>
          </w:p>
          <w:p w:rsidR="00612864" w:rsidRDefault="00612864" w:rsidP="002A7952">
            <w:pPr>
              <w:jc w:val="center"/>
              <w:rPr>
                <w:sz w:val="24"/>
                <w:szCs w:val="24"/>
              </w:rPr>
            </w:pPr>
          </w:p>
          <w:p w:rsidR="00612864" w:rsidRDefault="00612864" w:rsidP="002A7952">
            <w:pPr>
              <w:jc w:val="center"/>
              <w:rPr>
                <w:sz w:val="24"/>
                <w:szCs w:val="24"/>
              </w:rPr>
            </w:pPr>
          </w:p>
          <w:p w:rsidR="00612864" w:rsidRPr="00C20C6A" w:rsidRDefault="00612864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612864" w:rsidTr="00BD0861">
        <w:tc>
          <w:tcPr>
            <w:tcW w:w="3369" w:type="dxa"/>
          </w:tcPr>
          <w:p w:rsidR="00612864" w:rsidRDefault="00612864" w:rsidP="00D91A10">
            <w:pPr>
              <w:jc w:val="left"/>
              <w:rPr>
                <w:sz w:val="24"/>
                <w:szCs w:val="24"/>
              </w:rPr>
            </w:pPr>
            <w:r w:rsidRPr="00A50D5D"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 xml:space="preserve"> земельный участок сел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скохозяйственного назнач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ния; </w:t>
            </w:r>
            <w:smartTag w:uri="urn:schemas-microsoft-com:office:smarttags" w:element="metricconverter">
              <w:smartTagPr>
                <w:attr w:name="ProductID" w:val="280000 м2"/>
              </w:smartTagPr>
              <w:r w:rsidRPr="00D91A10">
                <w:rPr>
                  <w:sz w:val="24"/>
                  <w:szCs w:val="24"/>
                </w:rPr>
                <w:t>280000</w:t>
              </w:r>
              <w:r>
                <w:rPr>
                  <w:sz w:val="24"/>
                  <w:szCs w:val="24"/>
                </w:rPr>
                <w:t xml:space="preserve"> м</w:t>
              </w:r>
              <w:r>
                <w:rPr>
                  <w:sz w:val="24"/>
                  <w:szCs w:val="24"/>
                  <w:vertAlign w:val="superscript"/>
                </w:rPr>
                <w:t>2</w:t>
              </w:r>
            </w:smartTag>
            <w:r>
              <w:rPr>
                <w:sz w:val="24"/>
                <w:szCs w:val="24"/>
              </w:rPr>
              <w:t>; Россия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612864" w:rsidRDefault="00612864" w:rsidP="00D91A10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>
              <w:t xml:space="preserve"> </w:t>
            </w:r>
            <w:r w:rsidRPr="00D91A10">
              <w:rPr>
                <w:sz w:val="24"/>
                <w:szCs w:val="24"/>
              </w:rPr>
              <w:t>нежилое здание</w:t>
            </w:r>
            <w:r>
              <w:rPr>
                <w:sz w:val="24"/>
                <w:szCs w:val="24"/>
              </w:rPr>
              <w:t xml:space="preserve">; </w:t>
            </w:r>
            <w:smartTag w:uri="urn:schemas-microsoft-com:office:smarttags" w:element="metricconverter">
              <w:smartTagPr>
                <w:attr w:name="ProductID" w:val="381,6 м2"/>
              </w:smartTagPr>
              <w:r w:rsidRPr="00D91A10">
                <w:rPr>
                  <w:sz w:val="24"/>
                  <w:szCs w:val="24"/>
                </w:rPr>
                <w:t>381,6</w:t>
              </w:r>
              <w:r>
                <w:rPr>
                  <w:sz w:val="24"/>
                  <w:szCs w:val="24"/>
                </w:rPr>
                <w:t xml:space="preserve"> м</w:t>
              </w:r>
              <w:r>
                <w:rPr>
                  <w:sz w:val="24"/>
                  <w:szCs w:val="24"/>
                  <w:vertAlign w:val="superscript"/>
                </w:rPr>
                <w:t>2</w:t>
              </w:r>
            </w:smartTag>
            <w:r>
              <w:rPr>
                <w:sz w:val="24"/>
                <w:szCs w:val="24"/>
              </w:rPr>
              <w:t xml:space="preserve">; Россия  </w:t>
            </w:r>
          </w:p>
          <w:p w:rsidR="00612864" w:rsidRDefault="00612864" w:rsidP="00D91A10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к</w:t>
            </w:r>
            <w:r w:rsidRPr="00120099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; безвозмездное пользование, </w:t>
            </w:r>
            <w:smartTag w:uri="urn:schemas-microsoft-com:office:smarttags" w:element="metricconverter">
              <w:smartTagPr>
                <w:attr w:name="ProductID" w:val="105,5 м2"/>
              </w:smartTagPr>
              <w:r w:rsidRPr="00120099">
                <w:rPr>
                  <w:sz w:val="24"/>
                  <w:szCs w:val="24"/>
                </w:rPr>
                <w:t>105,5</w:t>
              </w:r>
              <w:r>
                <w:rPr>
                  <w:sz w:val="24"/>
                  <w:szCs w:val="24"/>
                </w:rPr>
                <w:t xml:space="preserve"> м</w:t>
              </w:r>
              <w:r>
                <w:rPr>
                  <w:sz w:val="24"/>
                  <w:szCs w:val="24"/>
                  <w:vertAlign w:val="superscript"/>
                </w:rPr>
                <w:t>2</w:t>
              </w:r>
            </w:smartTag>
            <w:r>
              <w:rPr>
                <w:sz w:val="24"/>
                <w:szCs w:val="24"/>
              </w:rPr>
              <w:t>; Россия</w:t>
            </w:r>
          </w:p>
          <w:p w:rsidR="00612864" w:rsidRPr="00120099" w:rsidRDefault="00612864" w:rsidP="00D91A1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12864" w:rsidRDefault="00612864" w:rsidP="00D91A10">
            <w:pPr>
              <w:jc w:val="left"/>
              <w:rPr>
                <w:sz w:val="24"/>
                <w:szCs w:val="24"/>
              </w:rPr>
            </w:pPr>
            <w:r w:rsidRPr="00D91A10">
              <w:rPr>
                <w:sz w:val="24"/>
                <w:szCs w:val="24"/>
              </w:rPr>
              <w:t>Автомобили легковые:</w:t>
            </w:r>
          </w:p>
          <w:p w:rsidR="00612864" w:rsidRDefault="00612864" w:rsidP="00D91A10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Pr="00D91A10">
              <w:rPr>
                <w:sz w:val="24"/>
                <w:szCs w:val="24"/>
              </w:rPr>
              <w:t xml:space="preserve">ВАЗ-21041-30,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D91A10">
                <w:rPr>
                  <w:sz w:val="24"/>
                  <w:szCs w:val="24"/>
                </w:rPr>
                <w:t>2012 г</w:t>
              </w:r>
            </w:smartTag>
            <w:r w:rsidRPr="00D91A10">
              <w:rPr>
                <w:sz w:val="24"/>
                <w:szCs w:val="24"/>
              </w:rPr>
              <w:t>.в.</w:t>
            </w:r>
          </w:p>
          <w:p w:rsidR="00612864" w:rsidRDefault="00612864" w:rsidP="00D91A10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Pr="00D91A10">
              <w:rPr>
                <w:sz w:val="24"/>
                <w:szCs w:val="24"/>
              </w:rPr>
              <w:t xml:space="preserve">ВАЗ321043, </w:t>
            </w:r>
            <w:smartTag w:uri="urn:schemas-microsoft-com:office:smarttags" w:element="metricconverter">
              <w:smartTagPr>
                <w:attr w:name="ProductID" w:val="1996 г"/>
              </w:smartTagPr>
              <w:r w:rsidRPr="00D91A10">
                <w:rPr>
                  <w:sz w:val="24"/>
                  <w:szCs w:val="24"/>
                </w:rPr>
                <w:t>1996 г</w:t>
              </w:r>
            </w:smartTag>
            <w:r w:rsidRPr="00D91A10">
              <w:rPr>
                <w:sz w:val="24"/>
                <w:szCs w:val="24"/>
              </w:rPr>
              <w:t>.в.</w:t>
            </w:r>
          </w:p>
          <w:p w:rsidR="00612864" w:rsidRDefault="00612864" w:rsidP="00D91A10">
            <w:pPr>
              <w:jc w:val="left"/>
              <w:rPr>
                <w:sz w:val="24"/>
                <w:szCs w:val="24"/>
              </w:rPr>
            </w:pPr>
            <w:r w:rsidRPr="00E10AA2">
              <w:rPr>
                <w:sz w:val="24"/>
                <w:szCs w:val="24"/>
              </w:rPr>
              <w:t>Сельскохозяйственная те</w:t>
            </w:r>
            <w:r w:rsidRPr="00E10AA2">
              <w:rPr>
                <w:sz w:val="24"/>
                <w:szCs w:val="24"/>
              </w:rPr>
              <w:t>х</w:t>
            </w:r>
            <w:r w:rsidRPr="00E10AA2">
              <w:rPr>
                <w:sz w:val="24"/>
                <w:szCs w:val="24"/>
              </w:rPr>
              <w:t>ника:</w:t>
            </w:r>
          </w:p>
          <w:p w:rsidR="00612864" w:rsidRDefault="00612864" w:rsidP="00D91A10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>
              <w:t xml:space="preserve"> </w:t>
            </w:r>
            <w:r>
              <w:rPr>
                <w:sz w:val="24"/>
                <w:szCs w:val="24"/>
              </w:rPr>
              <w:t>трактор ДТ-75М, 1993</w:t>
            </w:r>
            <w:r w:rsidRPr="00E10AA2">
              <w:rPr>
                <w:sz w:val="24"/>
                <w:szCs w:val="24"/>
              </w:rPr>
              <w:t>г.в.</w:t>
            </w:r>
          </w:p>
          <w:p w:rsidR="00612864" w:rsidRDefault="00612864" w:rsidP="00D91A10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Pr="00E10AA2">
              <w:rPr>
                <w:sz w:val="24"/>
                <w:szCs w:val="24"/>
              </w:rPr>
              <w:t xml:space="preserve">прицеп тракторный 2ПТС-4М, </w:t>
            </w:r>
            <w:smartTag w:uri="urn:schemas-microsoft-com:office:smarttags" w:element="metricconverter">
              <w:smartTagPr>
                <w:attr w:name="ProductID" w:val="1980 г"/>
              </w:smartTagPr>
              <w:r w:rsidRPr="00E10AA2">
                <w:rPr>
                  <w:sz w:val="24"/>
                  <w:szCs w:val="24"/>
                </w:rPr>
                <w:t>1980 г</w:t>
              </w:r>
            </w:smartTag>
            <w:r w:rsidRPr="00E10AA2">
              <w:rPr>
                <w:sz w:val="24"/>
                <w:szCs w:val="24"/>
              </w:rPr>
              <w:t>.в.</w:t>
            </w:r>
          </w:p>
          <w:p w:rsidR="00612864" w:rsidRDefault="00612864" w:rsidP="00D91A10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 w:rsidRPr="00E10AA2">
              <w:rPr>
                <w:sz w:val="24"/>
                <w:szCs w:val="24"/>
              </w:rPr>
              <w:t xml:space="preserve">прицеп тракторный 2ПТС-4М,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E10AA2">
                <w:rPr>
                  <w:sz w:val="24"/>
                  <w:szCs w:val="24"/>
                </w:rPr>
                <w:t>1992 г</w:t>
              </w:r>
            </w:smartTag>
            <w:r w:rsidRPr="00E10AA2">
              <w:rPr>
                <w:sz w:val="24"/>
                <w:szCs w:val="24"/>
              </w:rPr>
              <w:t>.в.</w:t>
            </w:r>
          </w:p>
          <w:p w:rsidR="00612864" w:rsidRPr="00D91A10" w:rsidRDefault="00612864" w:rsidP="00D91A10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83" w:type="dxa"/>
          </w:tcPr>
          <w:p w:rsidR="00612864" w:rsidRDefault="00612864" w:rsidP="004A45AE">
            <w:pPr>
              <w:jc w:val="center"/>
            </w:pPr>
          </w:p>
          <w:p w:rsidR="00612864" w:rsidRDefault="00612864" w:rsidP="004A45AE">
            <w:pPr>
              <w:jc w:val="center"/>
            </w:pPr>
          </w:p>
          <w:p w:rsidR="00612864" w:rsidRDefault="00612864" w:rsidP="004A45AE">
            <w:pPr>
              <w:jc w:val="center"/>
            </w:pPr>
          </w:p>
          <w:p w:rsidR="00612864" w:rsidRDefault="00612864" w:rsidP="004A45AE">
            <w:pPr>
              <w:jc w:val="center"/>
            </w:pPr>
          </w:p>
          <w:p w:rsidR="00612864" w:rsidRDefault="00612864" w:rsidP="004A45AE">
            <w:pPr>
              <w:jc w:val="center"/>
            </w:pPr>
            <w:r w:rsidRPr="00A50D5D">
              <w:t>512896,96</w:t>
            </w:r>
          </w:p>
        </w:tc>
      </w:tr>
      <w:tr w:rsidR="00612864" w:rsidTr="00C019C5">
        <w:tc>
          <w:tcPr>
            <w:tcW w:w="9570" w:type="dxa"/>
            <w:gridSpan w:val="3"/>
          </w:tcPr>
          <w:p w:rsidR="00612864" w:rsidRDefault="00612864" w:rsidP="001E161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12864" w:rsidRPr="00EA5E00" w:rsidRDefault="00612864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612864" w:rsidRDefault="00612864" w:rsidP="004A45AE">
            <w:pPr>
              <w:jc w:val="center"/>
            </w:pPr>
          </w:p>
        </w:tc>
      </w:tr>
    </w:tbl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  <w:r>
        <w:t>Супруга</w:t>
      </w:r>
    </w:p>
    <w:p w:rsidR="00612864" w:rsidRDefault="00612864" w:rsidP="00CC37F8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612864" w:rsidTr="009E5989">
        <w:tc>
          <w:tcPr>
            <w:tcW w:w="3369" w:type="dxa"/>
          </w:tcPr>
          <w:p w:rsidR="00612864" w:rsidRPr="006F1B5C" w:rsidRDefault="00612864" w:rsidP="009E59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>
              <w:rPr>
                <w:sz w:val="24"/>
                <w:szCs w:val="24"/>
              </w:rPr>
              <w:t>руководителю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 xml:space="preserve">, его </w:t>
            </w:r>
            <w:r w:rsidRPr="00F821C4">
              <w:rPr>
                <w:sz w:val="24"/>
                <w:szCs w:val="24"/>
                <w:u w:val="single"/>
              </w:rPr>
              <w:t>супруге</w:t>
            </w:r>
            <w:r w:rsidRPr="006F1B5C">
              <w:rPr>
                <w:sz w:val="24"/>
                <w:szCs w:val="24"/>
              </w:rPr>
              <w:t xml:space="preserve"> (супругу) и несове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пользовании</w:t>
            </w:r>
          </w:p>
          <w:p w:rsidR="00612864" w:rsidRPr="006F1B5C" w:rsidRDefault="00612864" w:rsidP="009E5989">
            <w:pPr>
              <w:rPr>
                <w:sz w:val="24"/>
                <w:szCs w:val="24"/>
              </w:rPr>
            </w:pPr>
          </w:p>
          <w:p w:rsidR="00612864" w:rsidRPr="00C20C6A" w:rsidRDefault="00612864" w:rsidP="009E5989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612864" w:rsidRPr="00C20C6A" w:rsidRDefault="00612864" w:rsidP="009E5989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612864" w:rsidRDefault="00612864" w:rsidP="009E5989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612864" w:rsidRPr="00120099" w:rsidRDefault="00612864" w:rsidP="009E59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12864" w:rsidRPr="006F1B5C" w:rsidRDefault="00612864" w:rsidP="009E59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>
              <w:rPr>
                <w:sz w:val="24"/>
                <w:szCs w:val="24"/>
              </w:rPr>
              <w:t>рук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водителю муниципального учреждения 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Новоп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кровский район</w:t>
            </w:r>
            <w:r w:rsidRPr="006F1B5C">
              <w:rPr>
                <w:sz w:val="24"/>
                <w:szCs w:val="24"/>
              </w:rPr>
              <w:t>, его с</w:t>
            </w:r>
            <w:r w:rsidRPr="00F821C4">
              <w:rPr>
                <w:sz w:val="24"/>
                <w:szCs w:val="24"/>
                <w:u w:val="single"/>
              </w:rPr>
              <w:t>упр</w:t>
            </w:r>
            <w:r w:rsidRPr="00F821C4">
              <w:rPr>
                <w:sz w:val="24"/>
                <w:szCs w:val="24"/>
                <w:u w:val="single"/>
              </w:rPr>
              <w:t>у</w:t>
            </w:r>
            <w:r w:rsidRPr="00F821C4">
              <w:rPr>
                <w:sz w:val="24"/>
                <w:szCs w:val="24"/>
                <w:u w:val="single"/>
              </w:rPr>
              <w:t>ге</w:t>
            </w:r>
            <w:r w:rsidRPr="006F1B5C">
              <w:rPr>
                <w:sz w:val="24"/>
                <w:szCs w:val="24"/>
              </w:rPr>
              <w:t xml:space="preserve"> (супругу) и несоверше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нолетним детям</w:t>
            </w:r>
          </w:p>
          <w:p w:rsidR="00612864" w:rsidRPr="006F1B5C" w:rsidRDefault="00612864" w:rsidP="009E5989">
            <w:pPr>
              <w:jc w:val="center"/>
              <w:rPr>
                <w:sz w:val="24"/>
                <w:szCs w:val="24"/>
              </w:rPr>
            </w:pPr>
          </w:p>
          <w:p w:rsidR="00612864" w:rsidRPr="006F1B5C" w:rsidRDefault="00612864" w:rsidP="009E5989">
            <w:pPr>
              <w:jc w:val="center"/>
              <w:rPr>
                <w:sz w:val="24"/>
                <w:szCs w:val="24"/>
              </w:rPr>
            </w:pPr>
          </w:p>
          <w:p w:rsidR="00612864" w:rsidRPr="00C20C6A" w:rsidRDefault="00612864" w:rsidP="009E5989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612864" w:rsidRPr="006F1B5C" w:rsidRDefault="00612864" w:rsidP="009E59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>
              <w:rPr>
                <w:sz w:val="24"/>
                <w:szCs w:val="24"/>
              </w:rPr>
              <w:t>руководителя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Новопокровский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</w:t>
            </w:r>
            <w:r w:rsidRPr="006F1B5C">
              <w:rPr>
                <w:sz w:val="24"/>
                <w:szCs w:val="24"/>
              </w:rPr>
              <w:t xml:space="preserve">, его </w:t>
            </w:r>
            <w:r w:rsidRPr="00F821C4">
              <w:rPr>
                <w:sz w:val="24"/>
                <w:szCs w:val="24"/>
                <w:u w:val="single"/>
              </w:rPr>
              <w:t xml:space="preserve">супруги </w:t>
            </w:r>
            <w:r w:rsidRPr="006F1B5C">
              <w:rPr>
                <w:sz w:val="24"/>
                <w:szCs w:val="24"/>
              </w:rPr>
              <w:t>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612864" w:rsidRPr="006F1B5C" w:rsidRDefault="00612864" w:rsidP="009E5989">
            <w:pPr>
              <w:jc w:val="center"/>
              <w:rPr>
                <w:sz w:val="24"/>
                <w:szCs w:val="24"/>
              </w:rPr>
            </w:pPr>
          </w:p>
          <w:p w:rsidR="00612864" w:rsidRDefault="00612864" w:rsidP="009E5989">
            <w:pPr>
              <w:jc w:val="center"/>
              <w:rPr>
                <w:sz w:val="24"/>
                <w:szCs w:val="24"/>
              </w:rPr>
            </w:pPr>
          </w:p>
          <w:p w:rsidR="00612864" w:rsidRDefault="00612864" w:rsidP="009E5989">
            <w:pPr>
              <w:jc w:val="center"/>
              <w:rPr>
                <w:sz w:val="24"/>
                <w:szCs w:val="24"/>
              </w:rPr>
            </w:pPr>
          </w:p>
          <w:p w:rsidR="00612864" w:rsidRDefault="00612864" w:rsidP="009E5989">
            <w:pPr>
              <w:jc w:val="center"/>
              <w:rPr>
                <w:sz w:val="24"/>
                <w:szCs w:val="24"/>
              </w:rPr>
            </w:pPr>
          </w:p>
          <w:p w:rsidR="00612864" w:rsidRPr="00C20C6A" w:rsidRDefault="00612864" w:rsidP="009E5989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612864" w:rsidRPr="00120099" w:rsidTr="009E5989">
        <w:tc>
          <w:tcPr>
            <w:tcW w:w="3369" w:type="dxa"/>
          </w:tcPr>
          <w:p w:rsidR="00612864" w:rsidRDefault="00612864" w:rsidP="00D91A10">
            <w:pPr>
              <w:jc w:val="left"/>
              <w:rPr>
                <w:sz w:val="24"/>
                <w:szCs w:val="24"/>
              </w:rPr>
            </w:pPr>
            <w:r w:rsidRPr="00120099"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 xml:space="preserve"> к</w:t>
            </w:r>
            <w:r w:rsidRPr="00120099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; </w:t>
            </w:r>
            <w:smartTag w:uri="urn:schemas-microsoft-com:office:smarttags" w:element="metricconverter">
              <w:smartTagPr>
                <w:attr w:name="ProductID" w:val="105,5 м2"/>
              </w:smartTagPr>
              <w:r w:rsidRPr="00120099">
                <w:rPr>
                  <w:sz w:val="24"/>
                  <w:szCs w:val="24"/>
                </w:rPr>
                <w:t>105,5</w:t>
              </w:r>
              <w:r>
                <w:rPr>
                  <w:sz w:val="24"/>
                  <w:szCs w:val="24"/>
                </w:rPr>
                <w:t xml:space="preserve"> м</w:t>
              </w:r>
              <w:r>
                <w:rPr>
                  <w:sz w:val="24"/>
                  <w:szCs w:val="24"/>
                  <w:vertAlign w:val="superscript"/>
                </w:rPr>
                <w:t>2</w:t>
              </w:r>
            </w:smartTag>
            <w:r>
              <w:rPr>
                <w:sz w:val="24"/>
                <w:szCs w:val="24"/>
              </w:rPr>
              <w:t>; Россия</w:t>
            </w:r>
          </w:p>
          <w:p w:rsidR="00612864" w:rsidRDefault="00612864" w:rsidP="0012009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 для 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дения личного подсобного хозяйства; </w:t>
            </w:r>
            <w:smartTag w:uri="urn:schemas-microsoft-com:office:smarttags" w:element="metricconverter">
              <w:smartTagPr>
                <w:attr w:name="ProductID" w:val="3500 м2"/>
              </w:smartTagPr>
              <w:r>
                <w:rPr>
                  <w:sz w:val="24"/>
                  <w:szCs w:val="24"/>
                </w:rPr>
                <w:t>35</w:t>
              </w:r>
              <w:r w:rsidRPr="00D91A10">
                <w:rPr>
                  <w:sz w:val="24"/>
                  <w:szCs w:val="24"/>
                </w:rPr>
                <w:t>00</w:t>
              </w:r>
              <w:r>
                <w:rPr>
                  <w:sz w:val="24"/>
                  <w:szCs w:val="24"/>
                </w:rPr>
                <w:t xml:space="preserve"> м</w:t>
              </w:r>
              <w:r>
                <w:rPr>
                  <w:sz w:val="24"/>
                  <w:szCs w:val="24"/>
                  <w:vertAlign w:val="superscript"/>
                </w:rPr>
                <w:t>2</w:t>
              </w:r>
            </w:smartTag>
            <w:r>
              <w:rPr>
                <w:sz w:val="24"/>
                <w:szCs w:val="24"/>
              </w:rPr>
              <w:t>; Россия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612864" w:rsidRDefault="00612864" w:rsidP="00D91A10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земельный участок для 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дения личного подсобного хозяйства; </w:t>
            </w:r>
            <w:smartTag w:uri="urn:schemas-microsoft-com:office:smarttags" w:element="metricconverter">
              <w:smartTagPr>
                <w:attr w:name="ProductID" w:val="8615 м2"/>
              </w:smartTagPr>
              <w:r>
                <w:rPr>
                  <w:sz w:val="24"/>
                  <w:szCs w:val="24"/>
                </w:rPr>
                <w:t>8615 м</w:t>
              </w:r>
              <w:r>
                <w:rPr>
                  <w:sz w:val="24"/>
                  <w:szCs w:val="24"/>
                  <w:vertAlign w:val="superscript"/>
                </w:rPr>
                <w:t>2</w:t>
              </w:r>
            </w:smartTag>
            <w:r>
              <w:rPr>
                <w:sz w:val="24"/>
                <w:szCs w:val="24"/>
              </w:rPr>
              <w:t>; Россия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612864" w:rsidRPr="00120099" w:rsidRDefault="00612864" w:rsidP="00D91A1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12864" w:rsidRPr="00120099" w:rsidRDefault="00612864" w:rsidP="00120099">
            <w:pPr>
              <w:jc w:val="left"/>
              <w:rPr>
                <w:sz w:val="24"/>
                <w:szCs w:val="24"/>
              </w:rPr>
            </w:pPr>
            <w:r w:rsidRPr="00120099">
              <w:rPr>
                <w:sz w:val="24"/>
                <w:szCs w:val="24"/>
              </w:rPr>
              <w:t>Сельскохозяйственная те</w:t>
            </w:r>
            <w:r w:rsidRPr="00120099">
              <w:rPr>
                <w:sz w:val="24"/>
                <w:szCs w:val="24"/>
              </w:rPr>
              <w:t>х</w:t>
            </w:r>
            <w:r w:rsidRPr="00120099">
              <w:rPr>
                <w:sz w:val="24"/>
                <w:szCs w:val="24"/>
              </w:rPr>
              <w:t>ника</w:t>
            </w:r>
            <w:r>
              <w:rPr>
                <w:sz w:val="24"/>
                <w:szCs w:val="24"/>
              </w:rPr>
              <w:t xml:space="preserve">; </w:t>
            </w:r>
            <w:r w:rsidRPr="00120099">
              <w:rPr>
                <w:sz w:val="24"/>
                <w:szCs w:val="24"/>
              </w:rPr>
              <w:t xml:space="preserve">трактор МТЗ-82, </w:t>
            </w:r>
            <w:smartTag w:uri="urn:schemas-microsoft-com:office:smarttags" w:element="metricconverter">
              <w:smartTagPr>
                <w:attr w:name="ProductID" w:val="1984 г"/>
              </w:smartTagPr>
              <w:r w:rsidRPr="00120099">
                <w:rPr>
                  <w:sz w:val="24"/>
                  <w:szCs w:val="24"/>
                </w:rPr>
                <w:t>1984 г</w:t>
              </w:r>
            </w:smartTag>
            <w:r w:rsidRPr="00120099">
              <w:rPr>
                <w:sz w:val="24"/>
                <w:szCs w:val="24"/>
              </w:rPr>
              <w:t>.в.</w:t>
            </w:r>
          </w:p>
        </w:tc>
        <w:tc>
          <w:tcPr>
            <w:tcW w:w="3083" w:type="dxa"/>
          </w:tcPr>
          <w:p w:rsidR="00612864" w:rsidRDefault="00612864" w:rsidP="00D91A10">
            <w:pPr>
              <w:jc w:val="center"/>
              <w:rPr>
                <w:sz w:val="24"/>
                <w:szCs w:val="24"/>
              </w:rPr>
            </w:pPr>
          </w:p>
          <w:p w:rsidR="00612864" w:rsidRDefault="00612864" w:rsidP="00D91A10">
            <w:pPr>
              <w:jc w:val="center"/>
              <w:rPr>
                <w:sz w:val="24"/>
                <w:szCs w:val="24"/>
              </w:rPr>
            </w:pPr>
          </w:p>
          <w:p w:rsidR="00612864" w:rsidRDefault="00612864" w:rsidP="00D91A10">
            <w:pPr>
              <w:jc w:val="center"/>
              <w:rPr>
                <w:sz w:val="24"/>
                <w:szCs w:val="24"/>
              </w:rPr>
            </w:pPr>
          </w:p>
          <w:p w:rsidR="00612864" w:rsidRPr="00120099" w:rsidRDefault="00612864" w:rsidP="00D91A10">
            <w:pPr>
              <w:jc w:val="center"/>
              <w:rPr>
                <w:sz w:val="24"/>
                <w:szCs w:val="24"/>
              </w:rPr>
            </w:pPr>
            <w:r w:rsidRPr="00120099">
              <w:rPr>
                <w:sz w:val="24"/>
                <w:szCs w:val="24"/>
              </w:rPr>
              <w:t>35019,41</w:t>
            </w:r>
          </w:p>
        </w:tc>
      </w:tr>
      <w:tr w:rsidR="00612864" w:rsidTr="009E5989">
        <w:tc>
          <w:tcPr>
            <w:tcW w:w="9570" w:type="dxa"/>
            <w:gridSpan w:val="3"/>
          </w:tcPr>
          <w:p w:rsidR="00612864" w:rsidRDefault="00612864" w:rsidP="009E598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12864" w:rsidRPr="00EA5E00" w:rsidRDefault="00612864" w:rsidP="009E598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612864" w:rsidRDefault="00612864" w:rsidP="009E5989">
            <w:pPr>
              <w:jc w:val="center"/>
            </w:pPr>
          </w:p>
        </w:tc>
      </w:tr>
    </w:tbl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</w:p>
    <w:p w:rsidR="00612864" w:rsidRDefault="00612864" w:rsidP="00CC37F8">
      <w:pPr>
        <w:jc w:val="center"/>
      </w:pPr>
      <w:r>
        <w:t>Сын</w:t>
      </w:r>
    </w:p>
    <w:p w:rsidR="00612864" w:rsidRDefault="00612864" w:rsidP="00CC37F8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612864" w:rsidTr="009E5989">
        <w:tc>
          <w:tcPr>
            <w:tcW w:w="3369" w:type="dxa"/>
          </w:tcPr>
          <w:p w:rsidR="00612864" w:rsidRPr="006F1B5C" w:rsidRDefault="00612864" w:rsidP="009E59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>
              <w:rPr>
                <w:sz w:val="24"/>
                <w:szCs w:val="24"/>
              </w:rPr>
              <w:t>руководителю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 xml:space="preserve">, его супруге (супругу) и </w:t>
            </w:r>
            <w:r w:rsidRPr="00F821C4">
              <w:rPr>
                <w:sz w:val="24"/>
                <w:szCs w:val="24"/>
                <w:u w:val="single"/>
              </w:rPr>
              <w:t>несове</w:t>
            </w:r>
            <w:r w:rsidRPr="00F821C4">
              <w:rPr>
                <w:sz w:val="24"/>
                <w:szCs w:val="24"/>
                <w:u w:val="single"/>
              </w:rPr>
              <w:t>р</w:t>
            </w:r>
            <w:r w:rsidRPr="00F821C4">
              <w:rPr>
                <w:sz w:val="24"/>
                <w:szCs w:val="24"/>
                <w:u w:val="single"/>
              </w:rPr>
              <w:t>шенноле</w:t>
            </w:r>
            <w:r w:rsidRPr="00F821C4">
              <w:rPr>
                <w:sz w:val="24"/>
                <w:szCs w:val="24"/>
                <w:u w:val="single"/>
              </w:rPr>
              <w:t>т</w:t>
            </w:r>
            <w:r w:rsidRPr="00F821C4">
              <w:rPr>
                <w:sz w:val="24"/>
                <w:szCs w:val="24"/>
                <w:u w:val="single"/>
              </w:rPr>
              <w:t>ним детям</w:t>
            </w:r>
            <w:r w:rsidRPr="006F1B5C">
              <w:rPr>
                <w:sz w:val="24"/>
                <w:szCs w:val="24"/>
              </w:rPr>
              <w:t xml:space="preserve">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вании</w:t>
            </w:r>
          </w:p>
          <w:p w:rsidR="00612864" w:rsidRPr="006F1B5C" w:rsidRDefault="00612864" w:rsidP="009E5989">
            <w:pPr>
              <w:rPr>
                <w:sz w:val="24"/>
                <w:szCs w:val="24"/>
              </w:rPr>
            </w:pPr>
          </w:p>
          <w:p w:rsidR="00612864" w:rsidRPr="00C20C6A" w:rsidRDefault="00612864" w:rsidP="009E5989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612864" w:rsidRPr="00C20C6A" w:rsidRDefault="00612864" w:rsidP="009E5989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612864" w:rsidRPr="00C20C6A" w:rsidRDefault="00612864" w:rsidP="009E5989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612864" w:rsidRDefault="00612864" w:rsidP="009E5989">
            <w:pPr>
              <w:jc w:val="center"/>
            </w:pPr>
          </w:p>
        </w:tc>
        <w:tc>
          <w:tcPr>
            <w:tcW w:w="3118" w:type="dxa"/>
          </w:tcPr>
          <w:p w:rsidR="00612864" w:rsidRPr="006F1B5C" w:rsidRDefault="00612864" w:rsidP="009E59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>
              <w:rPr>
                <w:sz w:val="24"/>
                <w:szCs w:val="24"/>
              </w:rPr>
              <w:t>рук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водителю муниципального учреждения 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Новоп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кровский район</w:t>
            </w:r>
            <w:r w:rsidRPr="006F1B5C">
              <w:rPr>
                <w:sz w:val="24"/>
                <w:szCs w:val="24"/>
              </w:rPr>
              <w:t>, его супр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 xml:space="preserve">ге (супругу) и </w:t>
            </w:r>
            <w:r w:rsidRPr="00A507D7">
              <w:rPr>
                <w:sz w:val="24"/>
                <w:szCs w:val="24"/>
                <w:u w:val="single"/>
              </w:rPr>
              <w:t>несоверше</w:t>
            </w:r>
            <w:r w:rsidRPr="00A507D7">
              <w:rPr>
                <w:sz w:val="24"/>
                <w:szCs w:val="24"/>
                <w:u w:val="single"/>
              </w:rPr>
              <w:t>н</w:t>
            </w:r>
            <w:r w:rsidRPr="00A507D7">
              <w:rPr>
                <w:sz w:val="24"/>
                <w:szCs w:val="24"/>
                <w:u w:val="single"/>
              </w:rPr>
              <w:t>нолетним детям</w:t>
            </w:r>
          </w:p>
          <w:p w:rsidR="00612864" w:rsidRPr="006F1B5C" w:rsidRDefault="00612864" w:rsidP="009E5989">
            <w:pPr>
              <w:jc w:val="center"/>
              <w:rPr>
                <w:sz w:val="24"/>
                <w:szCs w:val="24"/>
              </w:rPr>
            </w:pPr>
          </w:p>
          <w:p w:rsidR="00612864" w:rsidRPr="006F1B5C" w:rsidRDefault="00612864" w:rsidP="009E5989">
            <w:pPr>
              <w:jc w:val="center"/>
              <w:rPr>
                <w:sz w:val="24"/>
                <w:szCs w:val="24"/>
              </w:rPr>
            </w:pPr>
          </w:p>
          <w:p w:rsidR="00612864" w:rsidRPr="00C20C6A" w:rsidRDefault="00612864" w:rsidP="009E5989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612864" w:rsidRPr="006F1B5C" w:rsidRDefault="00612864" w:rsidP="009E59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>
              <w:rPr>
                <w:sz w:val="24"/>
                <w:szCs w:val="24"/>
              </w:rPr>
              <w:t>руководителю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Новопокровский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</w:t>
            </w:r>
            <w:r w:rsidRPr="006F1B5C">
              <w:rPr>
                <w:sz w:val="24"/>
                <w:szCs w:val="24"/>
              </w:rPr>
              <w:t xml:space="preserve">, его супруги (супруга) и </w:t>
            </w:r>
            <w:r w:rsidRPr="00A507D7">
              <w:rPr>
                <w:sz w:val="24"/>
                <w:szCs w:val="24"/>
                <w:u w:val="single"/>
              </w:rPr>
              <w:t>нес</w:t>
            </w:r>
            <w:r w:rsidRPr="00A507D7">
              <w:rPr>
                <w:sz w:val="24"/>
                <w:szCs w:val="24"/>
                <w:u w:val="single"/>
              </w:rPr>
              <w:t>о</w:t>
            </w:r>
            <w:r w:rsidRPr="00A507D7">
              <w:rPr>
                <w:sz w:val="24"/>
                <w:szCs w:val="24"/>
                <w:u w:val="single"/>
              </w:rPr>
              <w:t>вершеннолетних детей</w:t>
            </w:r>
          </w:p>
          <w:p w:rsidR="00612864" w:rsidRPr="006F1B5C" w:rsidRDefault="00612864" w:rsidP="009E5989">
            <w:pPr>
              <w:jc w:val="center"/>
              <w:rPr>
                <w:sz w:val="24"/>
                <w:szCs w:val="24"/>
              </w:rPr>
            </w:pPr>
          </w:p>
          <w:p w:rsidR="00612864" w:rsidRDefault="00612864" w:rsidP="009E5989">
            <w:pPr>
              <w:jc w:val="center"/>
              <w:rPr>
                <w:sz w:val="24"/>
                <w:szCs w:val="24"/>
              </w:rPr>
            </w:pPr>
          </w:p>
          <w:p w:rsidR="00612864" w:rsidRDefault="00612864" w:rsidP="009E5989">
            <w:pPr>
              <w:jc w:val="center"/>
              <w:rPr>
                <w:sz w:val="24"/>
                <w:szCs w:val="24"/>
              </w:rPr>
            </w:pPr>
          </w:p>
          <w:p w:rsidR="00612864" w:rsidRDefault="00612864" w:rsidP="009E5989">
            <w:pPr>
              <w:jc w:val="center"/>
              <w:rPr>
                <w:sz w:val="24"/>
                <w:szCs w:val="24"/>
              </w:rPr>
            </w:pPr>
          </w:p>
          <w:p w:rsidR="00612864" w:rsidRPr="00C20C6A" w:rsidRDefault="00612864" w:rsidP="009E5989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612864" w:rsidTr="009E5989">
        <w:tc>
          <w:tcPr>
            <w:tcW w:w="3369" w:type="dxa"/>
          </w:tcPr>
          <w:p w:rsidR="00612864" w:rsidRDefault="00612864">
            <w:r>
              <w:rPr>
                <w:sz w:val="24"/>
                <w:szCs w:val="24"/>
              </w:rPr>
              <w:t>к</w:t>
            </w:r>
            <w:r w:rsidRPr="00120099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; безвозмездное пользование, </w:t>
            </w:r>
            <w:smartTag w:uri="urn:schemas-microsoft-com:office:smarttags" w:element="metricconverter">
              <w:smartTagPr>
                <w:attr w:name="ProductID" w:val="105,5 м2"/>
              </w:smartTagPr>
              <w:r w:rsidRPr="00120099">
                <w:rPr>
                  <w:sz w:val="24"/>
                  <w:szCs w:val="24"/>
                </w:rPr>
                <w:t>105,5</w:t>
              </w:r>
              <w:r>
                <w:rPr>
                  <w:sz w:val="24"/>
                  <w:szCs w:val="24"/>
                </w:rPr>
                <w:t xml:space="preserve"> м</w:t>
              </w:r>
              <w:r>
                <w:rPr>
                  <w:sz w:val="24"/>
                  <w:szCs w:val="24"/>
                  <w:vertAlign w:val="superscript"/>
                </w:rPr>
                <w:t>2</w:t>
              </w:r>
            </w:smartTag>
            <w:r>
              <w:rPr>
                <w:sz w:val="24"/>
                <w:szCs w:val="24"/>
              </w:rPr>
              <w:t>; Россия</w:t>
            </w:r>
            <w:bookmarkStart w:id="0" w:name="_GoBack"/>
            <w:bookmarkEnd w:id="0"/>
          </w:p>
        </w:tc>
        <w:tc>
          <w:tcPr>
            <w:tcW w:w="3118" w:type="dxa"/>
          </w:tcPr>
          <w:p w:rsidR="00612864" w:rsidRDefault="00612864">
            <w:r w:rsidRPr="00B62588">
              <w:rPr>
                <w:sz w:val="24"/>
                <w:szCs w:val="24"/>
              </w:rPr>
              <w:t>не имеет</w:t>
            </w:r>
          </w:p>
        </w:tc>
        <w:tc>
          <w:tcPr>
            <w:tcW w:w="3083" w:type="dxa"/>
          </w:tcPr>
          <w:p w:rsidR="00612864" w:rsidRDefault="00612864">
            <w:r w:rsidRPr="00B62588">
              <w:rPr>
                <w:sz w:val="24"/>
                <w:szCs w:val="24"/>
              </w:rPr>
              <w:t>не имеет</w:t>
            </w:r>
          </w:p>
          <w:p w:rsidR="00612864" w:rsidRDefault="00612864"/>
        </w:tc>
      </w:tr>
      <w:tr w:rsidR="00612864" w:rsidTr="009E5989">
        <w:tc>
          <w:tcPr>
            <w:tcW w:w="9570" w:type="dxa"/>
            <w:gridSpan w:val="3"/>
          </w:tcPr>
          <w:p w:rsidR="00612864" w:rsidRDefault="00612864" w:rsidP="009E598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12864" w:rsidRDefault="00612864" w:rsidP="009E598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12864" w:rsidRDefault="00612864" w:rsidP="009E598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12864" w:rsidRPr="00EA5E00" w:rsidRDefault="00612864" w:rsidP="009E598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612864" w:rsidRDefault="00612864" w:rsidP="009E5989">
            <w:pPr>
              <w:jc w:val="center"/>
            </w:pPr>
          </w:p>
        </w:tc>
      </w:tr>
    </w:tbl>
    <w:p w:rsidR="00612864" w:rsidRDefault="00612864" w:rsidP="00CC37F8">
      <w:pPr>
        <w:jc w:val="center"/>
      </w:pPr>
    </w:p>
    <w:sectPr w:rsidR="00612864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864" w:rsidRDefault="00612864" w:rsidP="00A91B16">
      <w:r>
        <w:separator/>
      </w:r>
    </w:p>
  </w:endnote>
  <w:endnote w:type="continuationSeparator" w:id="0">
    <w:p w:rsidR="00612864" w:rsidRDefault="0061286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864" w:rsidRDefault="00612864" w:rsidP="00A91B16">
      <w:r>
        <w:separator/>
      </w:r>
    </w:p>
  </w:footnote>
  <w:footnote w:type="continuationSeparator" w:id="0">
    <w:p w:rsidR="00612864" w:rsidRDefault="0061286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6AD"/>
    <w:rsid w:val="000057DD"/>
    <w:rsid w:val="00005CE4"/>
    <w:rsid w:val="00120099"/>
    <w:rsid w:val="0012110A"/>
    <w:rsid w:val="00127794"/>
    <w:rsid w:val="00132C43"/>
    <w:rsid w:val="001B5627"/>
    <w:rsid w:val="001E1614"/>
    <w:rsid w:val="00297BDC"/>
    <w:rsid w:val="002A7952"/>
    <w:rsid w:val="00392E65"/>
    <w:rsid w:val="004540EE"/>
    <w:rsid w:val="00471676"/>
    <w:rsid w:val="00475DBD"/>
    <w:rsid w:val="004A45AE"/>
    <w:rsid w:val="00573DAC"/>
    <w:rsid w:val="00612864"/>
    <w:rsid w:val="006325AA"/>
    <w:rsid w:val="006F1B5C"/>
    <w:rsid w:val="007C492C"/>
    <w:rsid w:val="007C7A11"/>
    <w:rsid w:val="0082734A"/>
    <w:rsid w:val="008917E4"/>
    <w:rsid w:val="009A6BB1"/>
    <w:rsid w:val="009E5989"/>
    <w:rsid w:val="00A507D7"/>
    <w:rsid w:val="00A50D5D"/>
    <w:rsid w:val="00A91B16"/>
    <w:rsid w:val="00B62588"/>
    <w:rsid w:val="00B64810"/>
    <w:rsid w:val="00BA20DF"/>
    <w:rsid w:val="00BC74C8"/>
    <w:rsid w:val="00BC7BF3"/>
    <w:rsid w:val="00BD0861"/>
    <w:rsid w:val="00C019C5"/>
    <w:rsid w:val="00C20C6A"/>
    <w:rsid w:val="00C616AD"/>
    <w:rsid w:val="00CC2CA4"/>
    <w:rsid w:val="00CC37F8"/>
    <w:rsid w:val="00D91A10"/>
    <w:rsid w:val="00E10AA2"/>
    <w:rsid w:val="00EA5E00"/>
    <w:rsid w:val="00EE7CAE"/>
    <w:rsid w:val="00F05876"/>
    <w:rsid w:val="00F10623"/>
    <w:rsid w:val="00F52C5D"/>
    <w:rsid w:val="00F531DA"/>
    <w:rsid w:val="00F821C4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Header">
    <w:name w:val="header"/>
    <w:basedOn w:val="Normal"/>
    <w:link w:val="HeaderChar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91B1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91B1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A45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3</Pages>
  <Words>784</Words>
  <Characters>4469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User</cp:lastModifiedBy>
  <cp:revision>3</cp:revision>
  <cp:lastPrinted>2013-04-29T06:29:00Z</cp:lastPrinted>
  <dcterms:created xsi:type="dcterms:W3CDTF">2015-04-23T11:29:00Z</dcterms:created>
  <dcterms:modified xsi:type="dcterms:W3CDTF">2015-04-28T17:53:00Z</dcterms:modified>
</cp:coreProperties>
</file>